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E1623E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1623E">
              <w:rPr>
                <w:b/>
                <w:sz w:val="26"/>
                <w:szCs w:val="26"/>
                <w:lang w:val="en-US"/>
              </w:rPr>
              <w:t>203C_114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E1623E" w:rsidRDefault="00415CD4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E1623E">
              <w:rPr>
                <w:b/>
                <w:sz w:val="26"/>
                <w:szCs w:val="26"/>
                <w:lang w:val="en-US"/>
              </w:rPr>
              <w:t>2113168</w:t>
            </w:r>
            <w:r w:rsidR="00C44B8B" w:rsidRPr="00E1623E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9723D4" w:rsidRPr="009723D4">
        <w:rPr>
          <w:b/>
          <w:sz w:val="26"/>
          <w:szCs w:val="26"/>
        </w:rPr>
        <w:t>(</w:t>
      </w:r>
      <w:r w:rsidR="00415CD4" w:rsidRPr="004B005C">
        <w:rPr>
          <w:b/>
          <w:sz w:val="26"/>
          <w:szCs w:val="26"/>
        </w:rPr>
        <w:t>Хомут Х1 3.407.1-143.</w:t>
      </w:r>
      <w:r w:rsidR="00443A7C">
        <w:rPr>
          <w:b/>
          <w:sz w:val="26"/>
          <w:szCs w:val="26"/>
        </w:rPr>
        <w:t>8</w:t>
      </w:r>
      <w:r w:rsidR="00415CD4" w:rsidRPr="004B005C">
        <w:rPr>
          <w:b/>
          <w:sz w:val="26"/>
          <w:szCs w:val="26"/>
        </w:rPr>
        <w:t>.</w:t>
      </w:r>
      <w:r w:rsidR="00443A7C">
        <w:rPr>
          <w:b/>
          <w:sz w:val="26"/>
          <w:szCs w:val="26"/>
        </w:rPr>
        <w:t>49</w:t>
      </w:r>
      <w:r w:rsidR="009723D4" w:rsidRPr="009723D4">
        <w:rPr>
          <w:b/>
          <w:sz w:val="26"/>
          <w:szCs w:val="26"/>
        </w:rPr>
        <w:t>)</w:t>
      </w:r>
      <w:r w:rsidR="00794AAC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94AAC">
        <w:rPr>
          <w:b/>
          <w:sz w:val="26"/>
          <w:szCs w:val="26"/>
          <w:u w:val="single"/>
        </w:rPr>
        <w:t>203</w:t>
      </w:r>
      <w:r w:rsidR="00F115B9" w:rsidRPr="00794AAC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</w:t>
      </w:r>
      <w:r w:rsidRPr="004B005C">
        <w:rPr>
          <w:sz w:val="24"/>
          <w:szCs w:val="24"/>
        </w:rPr>
        <w:t>требования</w:t>
      </w:r>
      <w:r w:rsidRPr="009723D4">
        <w:rPr>
          <w:sz w:val="24"/>
          <w:szCs w:val="24"/>
        </w:rPr>
        <w:t xml:space="preserve">, характеристики </w:t>
      </w:r>
      <w:r w:rsidR="00D601A5" w:rsidRPr="009723D4">
        <w:rPr>
          <w:sz w:val="24"/>
          <w:szCs w:val="24"/>
        </w:rPr>
        <w:t>траверс</w:t>
      </w:r>
      <w:r w:rsidR="004F4E9E" w:rsidRPr="009723D4">
        <w:rPr>
          <w:sz w:val="24"/>
          <w:szCs w:val="24"/>
        </w:rPr>
        <w:t xml:space="preserve"> должны соответствовать </w:t>
      </w:r>
      <w:r w:rsidR="001759FB" w:rsidRPr="009723D4">
        <w:rPr>
          <w:sz w:val="24"/>
          <w:szCs w:val="24"/>
        </w:rPr>
        <w:t>требованиям</w:t>
      </w:r>
      <w:bookmarkStart w:id="1" w:name="Поле4"/>
      <w:r w:rsidR="00794AAC">
        <w:rPr>
          <w:sz w:val="24"/>
          <w:szCs w:val="24"/>
        </w:rPr>
        <w:t xml:space="preserve"> Т</w:t>
      </w:r>
      <w:r w:rsidR="00415CD4" w:rsidRPr="009723D4">
        <w:rPr>
          <w:sz w:val="24"/>
          <w:szCs w:val="24"/>
        </w:rPr>
        <w:t xml:space="preserve">ипового проекта </w:t>
      </w:r>
      <w:r w:rsidR="00443A7C" w:rsidRPr="009723D4">
        <w:rPr>
          <w:sz w:val="24"/>
          <w:szCs w:val="24"/>
        </w:rPr>
        <w:t>3.407.1-143.8.4</w:t>
      </w:r>
      <w:r w:rsidR="00415CD4" w:rsidRPr="009723D4">
        <w:rPr>
          <w:sz w:val="24"/>
          <w:szCs w:val="24"/>
        </w:rPr>
        <w:t>9</w:t>
      </w:r>
      <w:r w:rsidR="004B005C" w:rsidRPr="009723D4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794AAC" w:rsidRDefault="00794AAC" w:rsidP="00794AA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794AAC" w:rsidRDefault="00794AAC" w:rsidP="00794AA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794AAC" w:rsidRDefault="00794AAC" w:rsidP="00794AA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794AAC" w:rsidRDefault="00794AAC" w:rsidP="00794AA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794AAC" w:rsidRDefault="00794AAC" w:rsidP="00794AA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94AAC" w:rsidRDefault="00794AAC" w:rsidP="00794AA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794AAC" w:rsidRDefault="00794AAC" w:rsidP="00794AA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94AAC" w:rsidRDefault="00794AAC" w:rsidP="00794AA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794AAC" w:rsidRDefault="00794AAC" w:rsidP="00794AA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794AAC" w:rsidRDefault="00794AAC" w:rsidP="00794AA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794AAC" w:rsidRDefault="00794AAC" w:rsidP="00794AAC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794AAC" w:rsidRDefault="00794AAC" w:rsidP="00794AAC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794AAC" w:rsidRDefault="00794AAC" w:rsidP="00794AAC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94AAC" w:rsidRDefault="00794AAC" w:rsidP="00794AA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</w:t>
      </w:r>
      <w:r w:rsidR="00FC4046">
        <w:rPr>
          <w:sz w:val="24"/>
          <w:szCs w:val="24"/>
        </w:rPr>
        <w:t>издание) и требованиям:</w:t>
      </w:r>
    </w:p>
    <w:p w:rsidR="00794AAC" w:rsidRDefault="00794AAC" w:rsidP="00794AAC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Т</w:t>
      </w:r>
      <w:r w:rsidRPr="009723D4">
        <w:rPr>
          <w:sz w:val="24"/>
          <w:szCs w:val="24"/>
        </w:rPr>
        <w:t>ипового проекта 3.407.1-143.8.49</w:t>
      </w:r>
      <w:r>
        <w:rPr>
          <w:sz w:val="26"/>
          <w:szCs w:val="26"/>
        </w:rPr>
        <w:t>;</w:t>
      </w:r>
    </w:p>
    <w:p w:rsidR="00794AAC" w:rsidRDefault="00794AAC" w:rsidP="00794AAC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794AAC" w:rsidRDefault="00794AAC" w:rsidP="00794AA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794AAC" w:rsidRDefault="00794AAC" w:rsidP="00794AA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794AAC" w:rsidRDefault="00794AAC" w:rsidP="00794AA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794AAC" w:rsidRDefault="00794AAC" w:rsidP="00794AA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94AAC" w:rsidRDefault="00794AAC" w:rsidP="00794AAC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794AAC" w:rsidRDefault="00794AAC" w:rsidP="00794AA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794AAC" w:rsidRDefault="00794AAC" w:rsidP="00794AA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794AAC" w:rsidRDefault="00794AAC" w:rsidP="00794AA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794AAC" w:rsidRDefault="00794AAC" w:rsidP="00794AA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794AAC" w:rsidRDefault="00794AAC" w:rsidP="00794AA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94AAC" w:rsidRDefault="00794AAC" w:rsidP="00794AA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94AAC" w:rsidRDefault="00794AAC" w:rsidP="00794AA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94AAC" w:rsidRDefault="00794AAC" w:rsidP="00794AA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794AAC" w:rsidRDefault="00794AAC" w:rsidP="00794AA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94AAC" w:rsidRDefault="00794AAC" w:rsidP="00794AA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794AAC" w:rsidRDefault="00794AAC" w:rsidP="00794AA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794AAC" w:rsidRDefault="00794AAC" w:rsidP="00794AA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794AAC" w:rsidRDefault="00794AAC" w:rsidP="00794AA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794AAC" w:rsidRDefault="00794AAC" w:rsidP="00794AA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794AAC" w:rsidRDefault="00794AAC" w:rsidP="00794AA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794AAC" w:rsidRDefault="00794AAC" w:rsidP="00794AA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794AAC" w:rsidRDefault="00794AAC" w:rsidP="00794AA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794AAC" w:rsidRDefault="00794AAC" w:rsidP="00794AA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794AAC" w:rsidRDefault="00794AAC" w:rsidP="00794AA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794AAC" w:rsidRDefault="00794AAC" w:rsidP="00794AA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794AAC" w:rsidRDefault="00794AAC" w:rsidP="00794AA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28E4" w:rsidRDefault="00EC28E4">
      <w:r>
        <w:separator/>
      </w:r>
    </w:p>
  </w:endnote>
  <w:endnote w:type="continuationSeparator" w:id="0">
    <w:p w:rsidR="00EC28E4" w:rsidRDefault="00EC2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28E4" w:rsidRDefault="00EC28E4">
      <w:r>
        <w:separator/>
      </w:r>
    </w:p>
  </w:footnote>
  <w:footnote w:type="continuationSeparator" w:id="0">
    <w:p w:rsidR="00EC28E4" w:rsidRDefault="00EC28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E138D12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CD4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6C21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5CD4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3A7C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005C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6398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02D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703"/>
    <w:rsid w:val="00605D5D"/>
    <w:rsid w:val="00605E5D"/>
    <w:rsid w:val="006109FF"/>
    <w:rsid w:val="00610AD0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4AAC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9F1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3D4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07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1623E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E4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37C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3A1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4046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9484A66-1D14-4F1D-97DE-0C0DF006B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C8AE1-1898-4910-99B6-EC75EE7B672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16A212E-D425-49D0-A439-2A5FDC2B0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D69A06-407F-49D4-8BE4-2C765864A9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3EEC82-12D0-4601-99D8-288180C18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20</TotalTime>
  <Pages>1</Pages>
  <Words>1023</Words>
  <Characters>5834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10</cp:revision>
  <cp:lastPrinted>2010-09-30T13:29:00Z</cp:lastPrinted>
  <dcterms:created xsi:type="dcterms:W3CDTF">2015-04-27T12:22:00Z</dcterms:created>
  <dcterms:modified xsi:type="dcterms:W3CDTF">2015-09-25T07:55:00Z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